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37" w:rsidRDefault="000D6037" w:rsidP="008424E4">
      <w:pPr>
        <w:spacing w:line="240" w:lineRule="atLeast"/>
        <w:jc w:val="right"/>
        <w:rPr>
          <w:sz w:val="28"/>
          <w:szCs w:val="28"/>
        </w:rPr>
      </w:pPr>
    </w:p>
    <w:p w:rsidR="000D6037" w:rsidRDefault="000D6037" w:rsidP="008424E4">
      <w:pPr>
        <w:spacing w:line="240" w:lineRule="atLeast"/>
        <w:jc w:val="right"/>
        <w:rPr>
          <w:sz w:val="28"/>
          <w:szCs w:val="28"/>
        </w:rPr>
      </w:pPr>
    </w:p>
    <w:p w:rsidR="000D6037" w:rsidRDefault="000D6037" w:rsidP="008424E4">
      <w:pPr>
        <w:spacing w:line="240" w:lineRule="atLeast"/>
        <w:jc w:val="right"/>
        <w:rPr>
          <w:sz w:val="28"/>
          <w:szCs w:val="28"/>
        </w:rPr>
      </w:pPr>
    </w:p>
    <w:p w:rsidR="000D6037" w:rsidRPr="00334D0F" w:rsidRDefault="000D6037" w:rsidP="00AF7F2F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334D0F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0D6037" w:rsidRDefault="000D6037" w:rsidP="008424E4">
      <w:pPr>
        <w:spacing w:line="240" w:lineRule="atLeast"/>
        <w:jc w:val="right"/>
        <w:rPr>
          <w:sz w:val="28"/>
          <w:szCs w:val="28"/>
        </w:rPr>
      </w:pPr>
      <w:r w:rsidRPr="00334D0F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Клинцовской</w:t>
      </w:r>
    </w:p>
    <w:p w:rsidR="000D6037" w:rsidRPr="00334D0F" w:rsidRDefault="000D6037" w:rsidP="008424E4">
      <w:pPr>
        <w:spacing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городской администрации      </w:t>
      </w:r>
      <w:r w:rsidRPr="00334D0F">
        <w:rPr>
          <w:sz w:val="28"/>
          <w:szCs w:val="28"/>
        </w:rPr>
        <w:t xml:space="preserve"> </w:t>
      </w:r>
    </w:p>
    <w:p w:rsidR="000D6037" w:rsidRDefault="000D6037" w:rsidP="008424E4">
      <w:pPr>
        <w:jc w:val="right"/>
        <w:rPr>
          <w:sz w:val="28"/>
          <w:szCs w:val="28"/>
        </w:rPr>
      </w:pPr>
      <w:r w:rsidRPr="00334D0F">
        <w:rPr>
          <w:sz w:val="28"/>
          <w:szCs w:val="28"/>
        </w:rPr>
        <w:t xml:space="preserve">от </w:t>
      </w:r>
      <w:r>
        <w:rPr>
          <w:sz w:val="28"/>
          <w:szCs w:val="28"/>
        </w:rPr>
        <w:t>15 июля 2015 г.</w:t>
      </w:r>
      <w:r w:rsidRPr="00334D0F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2328</w:t>
      </w:r>
    </w:p>
    <w:p w:rsidR="000D6037" w:rsidRDefault="000D6037" w:rsidP="008424E4">
      <w:pPr>
        <w:jc w:val="right"/>
        <w:rPr>
          <w:sz w:val="24"/>
          <w:szCs w:val="24"/>
        </w:rPr>
      </w:pPr>
    </w:p>
    <w:p w:rsidR="000D6037" w:rsidRDefault="000D6037" w:rsidP="008424E4">
      <w:pPr>
        <w:jc w:val="right"/>
        <w:rPr>
          <w:sz w:val="24"/>
          <w:szCs w:val="24"/>
        </w:rPr>
      </w:pPr>
    </w:p>
    <w:p w:rsidR="000D6037" w:rsidRPr="003A617A" w:rsidRDefault="000D6037" w:rsidP="007D21F9">
      <w:pPr>
        <w:spacing w:after="100" w:afterAutospacing="1"/>
        <w:ind w:left="708"/>
        <w:jc w:val="center"/>
        <w:rPr>
          <w:sz w:val="28"/>
          <w:szCs w:val="28"/>
        </w:rPr>
      </w:pPr>
      <w:r w:rsidRPr="003A617A">
        <w:rPr>
          <w:sz w:val="28"/>
          <w:szCs w:val="28"/>
        </w:rPr>
        <w:t>С</w:t>
      </w:r>
      <w:r>
        <w:rPr>
          <w:sz w:val="28"/>
          <w:szCs w:val="28"/>
        </w:rPr>
        <w:t>ОСТАВ</w:t>
      </w:r>
    </w:p>
    <w:p w:rsidR="000D6037" w:rsidRDefault="000D6037" w:rsidP="007D21F9">
      <w:pPr>
        <w:spacing w:after="100" w:afterAutospacing="1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3A617A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по проведению </w:t>
      </w:r>
      <w:r w:rsidRPr="00BB669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сельскохозяйственной переписи</w:t>
      </w:r>
    </w:p>
    <w:p w:rsidR="000D6037" w:rsidRDefault="000D6037" w:rsidP="007D21F9">
      <w:pPr>
        <w:spacing w:after="100" w:afterAutospacing="1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городского округа</w:t>
      </w:r>
      <w:r>
        <w:rPr>
          <w:sz w:val="28"/>
          <w:szCs w:val="28"/>
        </w:rPr>
        <w:br/>
        <w:t>“г</w:t>
      </w:r>
      <w:r w:rsidRPr="00BB669F">
        <w:rPr>
          <w:sz w:val="28"/>
          <w:szCs w:val="28"/>
        </w:rPr>
        <w:t>ород Клинцы Брянской области”</w:t>
      </w:r>
    </w:p>
    <w:p w:rsidR="000D6037" w:rsidRPr="00BB669F" w:rsidRDefault="000D6037" w:rsidP="007D21F9">
      <w:pPr>
        <w:spacing w:after="100" w:afterAutospacing="1"/>
        <w:ind w:left="709"/>
        <w:jc w:val="center"/>
        <w:rPr>
          <w:sz w:val="28"/>
          <w:szCs w:val="28"/>
        </w:rPr>
      </w:pPr>
    </w:p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32"/>
        <w:gridCol w:w="912"/>
        <w:gridCol w:w="5364"/>
      </w:tblGrid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334D0F" w:rsidRDefault="000D6037" w:rsidP="00E201C1">
            <w:pPr>
              <w:spacing w:before="120" w:after="120"/>
              <w:ind w:left="113"/>
              <w:rPr>
                <w:sz w:val="28"/>
                <w:szCs w:val="28"/>
              </w:rPr>
            </w:pPr>
            <w:r w:rsidRPr="003A61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МЕФЕД</w:t>
            </w:r>
            <w:r w:rsidRPr="00334D0F">
              <w:rPr>
                <w:sz w:val="28"/>
                <w:szCs w:val="28"/>
              </w:rPr>
              <w:t xml:space="preserve"> </w:t>
            </w:r>
            <w:r w:rsidRPr="00334D0F">
              <w:rPr>
                <w:sz w:val="28"/>
                <w:szCs w:val="28"/>
              </w:rPr>
              <w:br/>
              <w:t>Александр</w:t>
            </w:r>
            <w:r>
              <w:rPr>
                <w:sz w:val="28"/>
                <w:szCs w:val="28"/>
              </w:rPr>
              <w:t xml:space="preserve"> Григорьевич</w:t>
            </w:r>
            <w:r w:rsidRPr="00334D0F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jc w:val="right"/>
              <w:rPr>
                <w:sz w:val="28"/>
                <w:szCs w:val="28"/>
              </w:rPr>
            </w:pPr>
            <w:r w:rsidRPr="00334D0F"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E201C1">
            <w:pPr>
              <w:pStyle w:val="NoSpacing"/>
              <w:rPr>
                <w:sz w:val="28"/>
                <w:szCs w:val="28"/>
              </w:rPr>
            </w:pPr>
            <w:r w:rsidRPr="00D8746D">
              <w:rPr>
                <w:sz w:val="28"/>
                <w:szCs w:val="28"/>
              </w:rPr>
              <w:t>заместитель главы Клинцовско</w:t>
            </w:r>
            <w:r>
              <w:rPr>
                <w:sz w:val="28"/>
                <w:szCs w:val="28"/>
              </w:rPr>
              <w:t>й</w:t>
            </w:r>
          </w:p>
          <w:p w:rsidR="000D6037" w:rsidRPr="00D8746D" w:rsidRDefault="000D6037" w:rsidP="00E201C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администрации</w:t>
            </w:r>
            <w:r w:rsidRPr="00D8746D">
              <w:rPr>
                <w:sz w:val="28"/>
                <w:szCs w:val="28"/>
              </w:rPr>
              <w:t>,</w:t>
            </w:r>
          </w:p>
          <w:p w:rsidR="000D6037" w:rsidRPr="00D8746D" w:rsidRDefault="000D6037" w:rsidP="00E201C1">
            <w:pPr>
              <w:pStyle w:val="NoSpacing"/>
            </w:pPr>
            <w:r w:rsidRPr="00D8746D">
              <w:rPr>
                <w:sz w:val="28"/>
                <w:szCs w:val="28"/>
              </w:rPr>
              <w:t>председатель комиссии</w:t>
            </w:r>
          </w:p>
          <w:p w:rsidR="000D6037" w:rsidRPr="00334D0F" w:rsidRDefault="000D6037" w:rsidP="00E201C1">
            <w:pPr>
              <w:pStyle w:val="NoSpacing"/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334D0F" w:rsidRDefault="000D6037" w:rsidP="00E201C1">
            <w:pPr>
              <w:spacing w:before="120" w:after="120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РЕБРИНА</w:t>
            </w:r>
            <w:r w:rsidRPr="00334D0F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Галина Александровна</w:t>
            </w:r>
            <w:r w:rsidRPr="00334D0F"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  <w:r w:rsidRPr="00334D0F"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E201C1">
            <w:pPr>
              <w:pStyle w:val="NoSpacing"/>
              <w:rPr>
                <w:sz w:val="28"/>
                <w:szCs w:val="28"/>
              </w:rPr>
            </w:pPr>
            <w:r w:rsidRPr="00D8746D">
              <w:rPr>
                <w:sz w:val="28"/>
                <w:szCs w:val="28"/>
              </w:rPr>
              <w:t>главный специалист-эксперт</w:t>
            </w:r>
          </w:p>
          <w:p w:rsidR="000D6037" w:rsidRDefault="000D6037" w:rsidP="00E201C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Отдела </w:t>
            </w:r>
            <w:r w:rsidRPr="00D8746D">
              <w:rPr>
                <w:sz w:val="28"/>
                <w:szCs w:val="28"/>
              </w:rPr>
              <w:t xml:space="preserve">сводных статистических работ в г.Клинцы, </w:t>
            </w:r>
            <w:r w:rsidRPr="00D8746D">
              <w:rPr>
                <w:sz w:val="28"/>
                <w:szCs w:val="28"/>
              </w:rPr>
              <w:br/>
              <w:t xml:space="preserve">заместитель председателя комиссии </w:t>
            </w:r>
            <w:r w:rsidRPr="00D8746D">
              <w:rPr>
                <w:sz w:val="28"/>
                <w:szCs w:val="28"/>
              </w:rPr>
              <w:br/>
              <w:t>(по согласованию)</w:t>
            </w:r>
          </w:p>
          <w:p w:rsidR="000D6037" w:rsidRPr="00D8746D" w:rsidRDefault="000D6037" w:rsidP="00E201C1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BB669F" w:rsidRDefault="000D6037" w:rsidP="00E201C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B669F">
              <w:rPr>
                <w:sz w:val="28"/>
                <w:szCs w:val="28"/>
              </w:rPr>
              <w:t>КИВОЛЯ</w:t>
            </w:r>
          </w:p>
          <w:p w:rsidR="000D6037" w:rsidRPr="00334D0F" w:rsidRDefault="000D6037" w:rsidP="00E201C1">
            <w:pPr>
              <w:pStyle w:val="NoSpacing"/>
            </w:pPr>
            <w:r>
              <w:rPr>
                <w:sz w:val="28"/>
                <w:szCs w:val="28"/>
              </w:rPr>
              <w:t xml:space="preserve"> </w:t>
            </w:r>
            <w:r w:rsidRPr="00BB669F">
              <w:rPr>
                <w:sz w:val="28"/>
                <w:szCs w:val="28"/>
              </w:rPr>
              <w:t>Ирина Вячеславовна</w:t>
            </w:r>
            <w:r w:rsidRPr="00334D0F">
              <w:t xml:space="preserve">                 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  <w:r w:rsidRPr="00334D0F"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E201C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</w:t>
            </w:r>
          </w:p>
          <w:p w:rsidR="000D6037" w:rsidRDefault="000D6037" w:rsidP="00E201C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сводных статистических работ в</w:t>
            </w:r>
          </w:p>
          <w:p w:rsidR="000D6037" w:rsidRPr="0023203B" w:rsidRDefault="000D6037" w:rsidP="00E201C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г.Клинцы, </w:t>
            </w:r>
            <w:r w:rsidRPr="0023203B">
              <w:rPr>
                <w:sz w:val="28"/>
                <w:szCs w:val="28"/>
              </w:rPr>
              <w:t>секретарь комиссии (по согласованию)</w:t>
            </w: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E201C1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34D0F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ind w:left="57" w:right="113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334D0F" w:rsidRDefault="000D6037" w:rsidP="0049169A">
            <w:pPr>
              <w:spacing w:before="120" w:after="120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ФИЛИТОВА</w:t>
            </w:r>
            <w:r w:rsidRPr="00334D0F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Нина Федоровна</w:t>
            </w:r>
            <w:r w:rsidRPr="00334D0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  <w:r w:rsidRPr="00334D0F"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BB669F" w:rsidRDefault="000D6037" w:rsidP="00BB669F">
            <w:pPr>
              <w:pStyle w:val="NoSpacing"/>
              <w:rPr>
                <w:sz w:val="28"/>
                <w:szCs w:val="28"/>
              </w:rPr>
            </w:pPr>
            <w:r w:rsidRPr="00BB669F">
              <w:rPr>
                <w:sz w:val="28"/>
                <w:szCs w:val="28"/>
              </w:rPr>
              <w:t xml:space="preserve">Уполномоченный по </w:t>
            </w:r>
          </w:p>
          <w:p w:rsidR="000D6037" w:rsidRPr="00BB669F" w:rsidRDefault="000D6037" w:rsidP="00BB669F">
            <w:pPr>
              <w:pStyle w:val="NoSpacing"/>
              <w:rPr>
                <w:sz w:val="28"/>
                <w:szCs w:val="28"/>
              </w:rPr>
            </w:pPr>
            <w:r w:rsidRPr="00BB669F">
              <w:rPr>
                <w:sz w:val="28"/>
                <w:szCs w:val="28"/>
              </w:rPr>
              <w:t>сельскохозяйственной переписи-2016</w:t>
            </w:r>
          </w:p>
          <w:p w:rsidR="000D6037" w:rsidRDefault="000D6037" w:rsidP="00BB669F">
            <w:pPr>
              <w:pStyle w:val="NoSpacing"/>
              <w:rPr>
                <w:sz w:val="28"/>
                <w:szCs w:val="28"/>
              </w:rPr>
            </w:pPr>
            <w:r w:rsidRPr="00BB669F">
              <w:rPr>
                <w:sz w:val="28"/>
                <w:szCs w:val="28"/>
              </w:rPr>
              <w:t>(по согласованию)</w:t>
            </w:r>
          </w:p>
          <w:p w:rsidR="000D6037" w:rsidRPr="00334D0F" w:rsidRDefault="000D6037" w:rsidP="00BB669F">
            <w:pPr>
              <w:pStyle w:val="NoSpacing"/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334D0F" w:rsidRDefault="000D6037" w:rsidP="0049169A">
            <w:pPr>
              <w:spacing w:before="120" w:after="120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БЕРЛИН</w:t>
            </w:r>
            <w:r>
              <w:rPr>
                <w:sz w:val="28"/>
                <w:szCs w:val="28"/>
              </w:rPr>
              <w:br/>
              <w:t>Александр Владимирович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AB765A" w:rsidRDefault="000D6037" w:rsidP="00E67A39">
            <w:pPr>
              <w:spacing w:before="120"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86BD4" w:rsidRDefault="000D6037" w:rsidP="00E67A39">
            <w:pPr>
              <w:pStyle w:val="NoSpacing"/>
              <w:rPr>
                <w:sz w:val="28"/>
                <w:szCs w:val="28"/>
              </w:rPr>
            </w:pPr>
            <w:r w:rsidRPr="00386BD4">
              <w:rPr>
                <w:sz w:val="28"/>
                <w:szCs w:val="28"/>
              </w:rPr>
              <w:t>специалист-эксперт</w:t>
            </w:r>
          </w:p>
          <w:p w:rsidR="000D6037" w:rsidRDefault="000D6037" w:rsidP="00E67A39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сводных статистических работ в</w:t>
            </w:r>
          </w:p>
          <w:p w:rsidR="000D6037" w:rsidRDefault="000D6037" w:rsidP="007C1D40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г.Клинцы</w:t>
            </w:r>
            <w:r w:rsidRPr="00386BD4">
              <w:rPr>
                <w:sz w:val="28"/>
                <w:szCs w:val="28"/>
              </w:rPr>
              <w:t xml:space="preserve">  (по согласованию)</w:t>
            </w:r>
          </w:p>
          <w:p w:rsidR="000D6037" w:rsidRPr="00334D0F" w:rsidRDefault="000D6037" w:rsidP="007C1D40">
            <w:pPr>
              <w:pStyle w:val="NoSpacing"/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49169A">
            <w:pPr>
              <w:spacing w:before="120" w:after="120"/>
              <w:ind w:left="113"/>
              <w:rPr>
                <w:sz w:val="28"/>
                <w:szCs w:val="28"/>
              </w:rPr>
            </w:pPr>
          </w:p>
          <w:p w:rsidR="000D6037" w:rsidRPr="00B33556" w:rsidRDefault="000D6037" w:rsidP="0049169A">
            <w:pPr>
              <w:spacing w:before="120" w:after="120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КОВАЛЕНКО</w:t>
            </w:r>
            <w:r>
              <w:rPr>
                <w:sz w:val="28"/>
                <w:szCs w:val="28"/>
              </w:rPr>
              <w:br/>
              <w:t>Галина Васильевна</w:t>
            </w:r>
          </w:p>
          <w:p w:rsidR="000D6037" w:rsidRPr="00334D0F" w:rsidRDefault="000D6037" w:rsidP="0049169A">
            <w:pPr>
              <w:spacing w:before="120" w:after="120"/>
              <w:ind w:left="113"/>
              <w:rPr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</w:p>
          <w:p w:rsidR="000D6037" w:rsidRPr="00B33556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D6037" w:rsidRPr="00334D0F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Default="000D6037" w:rsidP="0007300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специалист-эксперт</w:t>
            </w:r>
          </w:p>
          <w:p w:rsidR="000D6037" w:rsidRDefault="000D6037" w:rsidP="0007300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Межрайонного отдела </w:t>
            </w:r>
          </w:p>
          <w:p w:rsidR="000D6037" w:rsidRDefault="000D6037" w:rsidP="0007300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Клинцовскому, Красногорскому, Гордеевскому району и г.Клинцы</w:t>
            </w:r>
          </w:p>
          <w:p w:rsidR="000D6037" w:rsidRDefault="000D6037" w:rsidP="0007300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073002">
              <w:rPr>
                <w:sz w:val="28"/>
                <w:szCs w:val="28"/>
              </w:rPr>
              <w:t xml:space="preserve">правления </w:t>
            </w:r>
            <w:r>
              <w:rPr>
                <w:sz w:val="28"/>
                <w:szCs w:val="28"/>
              </w:rPr>
              <w:t>Росреестра</w:t>
            </w:r>
          </w:p>
          <w:p w:rsidR="000D6037" w:rsidRPr="00073002" w:rsidRDefault="000D6037" w:rsidP="00073002">
            <w:pPr>
              <w:pStyle w:val="NoSpacing"/>
              <w:rPr>
                <w:sz w:val="28"/>
                <w:szCs w:val="28"/>
              </w:rPr>
            </w:pPr>
            <w:r w:rsidRPr="00073002">
              <w:rPr>
                <w:sz w:val="28"/>
                <w:szCs w:val="28"/>
              </w:rPr>
              <w:t>по Брянской области (по согласованию)</w:t>
            </w: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ШИЛО</w:t>
            </w:r>
          </w:p>
          <w:p w:rsidR="000D6037" w:rsidRPr="00334D0F" w:rsidRDefault="000D6037" w:rsidP="0049169A">
            <w:pPr>
              <w:pStyle w:val="NoSpacing"/>
            </w:pPr>
            <w:r w:rsidRPr="0049169A">
              <w:rPr>
                <w:sz w:val="28"/>
                <w:szCs w:val="28"/>
              </w:rPr>
              <w:t xml:space="preserve">Наталья Николаевна             </w:t>
            </w:r>
            <w:r w:rsidRPr="0049169A">
              <w:rPr>
                <w:sz w:val="28"/>
                <w:szCs w:val="28"/>
              </w:rPr>
              <w:br/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  <w:r w:rsidRPr="00334D0F"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Default="000D6037" w:rsidP="007C4B7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межрайонного отдела № 3</w:t>
            </w:r>
          </w:p>
          <w:p w:rsidR="000D6037" w:rsidRPr="00E502CB" w:rsidRDefault="000D6037" w:rsidP="00E502C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филиала ФБГУ </w:t>
            </w:r>
            <w:r w:rsidRPr="00E502CB">
              <w:rPr>
                <w:sz w:val="28"/>
                <w:szCs w:val="28"/>
              </w:rPr>
              <w:t>“</w:t>
            </w:r>
            <w:r>
              <w:rPr>
                <w:sz w:val="28"/>
                <w:szCs w:val="28"/>
              </w:rPr>
              <w:t>Федеральная</w:t>
            </w:r>
            <w:r w:rsidRPr="007C4B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кадастровая палата Федеральной службы государственной регистрации кадастра и картографии</w:t>
            </w:r>
            <w:r w:rsidRPr="00E502CB">
              <w:rPr>
                <w:sz w:val="28"/>
                <w:szCs w:val="28"/>
              </w:rPr>
              <w:t>”</w:t>
            </w:r>
            <w:r>
              <w:rPr>
                <w:sz w:val="28"/>
                <w:szCs w:val="28"/>
              </w:rPr>
              <w:t xml:space="preserve"> </w:t>
            </w:r>
            <w:r w:rsidRPr="007C4B73">
              <w:rPr>
                <w:sz w:val="28"/>
                <w:szCs w:val="28"/>
              </w:rPr>
              <w:t>по Брянской области</w:t>
            </w:r>
          </w:p>
          <w:p w:rsidR="000D6037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7C4B73">
              <w:rPr>
                <w:sz w:val="28"/>
                <w:szCs w:val="28"/>
              </w:rPr>
              <w:t>(по согласованию)</w:t>
            </w:r>
          </w:p>
          <w:p w:rsidR="000D6037" w:rsidRPr="007C4B73" w:rsidRDefault="000D6037" w:rsidP="0049169A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49169A">
            <w:pPr>
              <w:pStyle w:val="NoSpacing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СЕМЕНЦОВА</w:t>
            </w:r>
          </w:p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Default="000D6037" w:rsidP="007C4B7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организационно-контрольной кадровой работы и по связям со СМИ</w:t>
            </w:r>
          </w:p>
          <w:p w:rsidR="000D6037" w:rsidRDefault="000D6037" w:rsidP="007C4B73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49169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ИНДЮШНЫЙ</w:t>
            </w:r>
          </w:p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Михайлович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Default="000D6037" w:rsidP="007D21F9">
            <w:pPr>
              <w:spacing w:before="120" w:after="120"/>
              <w:ind w:lef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Default="000D6037" w:rsidP="007C4B7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МОБ МО МВД России</w:t>
            </w:r>
          </w:p>
          <w:p w:rsidR="000D6037" w:rsidRDefault="000D6037" w:rsidP="007C4B73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“Клинцовский” (по согласованию)</w:t>
            </w:r>
          </w:p>
          <w:p w:rsidR="000D6037" w:rsidRPr="0049169A" w:rsidRDefault="000D6037" w:rsidP="007C4B73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КОЗОРЕЗ</w:t>
            </w:r>
          </w:p>
          <w:p w:rsidR="000D6037" w:rsidRPr="00334D0F" w:rsidRDefault="000D6037" w:rsidP="0049169A">
            <w:pPr>
              <w:pStyle w:val="NoSpacing"/>
            </w:pPr>
            <w:r w:rsidRPr="0049169A">
              <w:rPr>
                <w:sz w:val="28"/>
                <w:szCs w:val="28"/>
              </w:rPr>
              <w:t>Наталья Леонидовна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Default="000D6037" w:rsidP="0049169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E502CB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E502CB">
              <w:rPr>
                <w:sz w:val="28"/>
                <w:szCs w:val="28"/>
              </w:rPr>
              <w:t xml:space="preserve"> Межрайонной инспекции  ФНС РФ № 1 по Брянской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E502CB">
              <w:rPr>
                <w:sz w:val="28"/>
                <w:szCs w:val="28"/>
              </w:rPr>
              <w:t xml:space="preserve"> (по согласованию)</w:t>
            </w:r>
          </w:p>
          <w:p w:rsidR="000D6037" w:rsidRPr="00334D0F" w:rsidRDefault="000D6037" w:rsidP="0049169A">
            <w:pPr>
              <w:pStyle w:val="NoSpacing"/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ОСАДЧАЯ</w:t>
            </w:r>
          </w:p>
          <w:p w:rsidR="000D6037" w:rsidRPr="00CC34AC" w:rsidRDefault="000D6037" w:rsidP="0049169A">
            <w:pPr>
              <w:pStyle w:val="NoSpacing"/>
            </w:pPr>
            <w:r w:rsidRPr="0049169A">
              <w:rPr>
                <w:sz w:val="28"/>
                <w:szCs w:val="28"/>
              </w:rPr>
              <w:t>Елена Петровна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</w:t>
            </w:r>
            <w:r w:rsidRPr="00E502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бюджетное учреждение Брянской области</w:t>
            </w:r>
          </w:p>
          <w:p w:rsidR="000D6037" w:rsidRPr="00400F45" w:rsidRDefault="000D6037" w:rsidP="00502ED3">
            <w:pPr>
              <w:pStyle w:val="NoSpacing"/>
              <w:rPr>
                <w:sz w:val="28"/>
                <w:szCs w:val="28"/>
              </w:rPr>
            </w:pPr>
            <w:r w:rsidRPr="00400F45">
              <w:rPr>
                <w:sz w:val="28"/>
                <w:szCs w:val="28"/>
              </w:rPr>
              <w:t>“Клинцовская райветстанция”</w:t>
            </w:r>
            <w:r w:rsidRPr="00E502CB">
              <w:rPr>
                <w:sz w:val="28"/>
                <w:szCs w:val="28"/>
              </w:rPr>
              <w:t xml:space="preserve"> </w:t>
            </w: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  <w:p w:rsidR="000D6037" w:rsidRPr="00E502CB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ЗУЕВА</w:t>
            </w:r>
            <w:r w:rsidRPr="0049169A">
              <w:rPr>
                <w:sz w:val="28"/>
                <w:szCs w:val="28"/>
              </w:rPr>
              <w:br/>
              <w:t xml:space="preserve">Нина Николаевна              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jc w:val="right"/>
              <w:rPr>
                <w:sz w:val="28"/>
                <w:szCs w:val="28"/>
                <w:lang w:val="en-US"/>
              </w:rPr>
            </w:pPr>
            <w:r w:rsidRPr="00334D0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E502CB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  <w:r w:rsidRPr="00E502CB">
              <w:rPr>
                <w:sz w:val="28"/>
                <w:szCs w:val="28"/>
              </w:rPr>
              <w:t xml:space="preserve"> ГКУ</w:t>
            </w: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 w:rsidRPr="00E502CB">
              <w:rPr>
                <w:sz w:val="28"/>
                <w:szCs w:val="28"/>
              </w:rPr>
              <w:t>“Центр занятости населения г.Клинцы” (по согласованию)</w:t>
            </w:r>
          </w:p>
          <w:p w:rsidR="000D6037" w:rsidRPr="00334D0F" w:rsidRDefault="000D6037" w:rsidP="00502ED3">
            <w:pPr>
              <w:pStyle w:val="NoSpacing"/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ТЕПАНЕНКО</w:t>
            </w:r>
          </w:p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Владимировна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jc w:val="right"/>
              <w:rPr>
                <w:sz w:val="28"/>
                <w:szCs w:val="28"/>
                <w:lang w:val="en-US"/>
              </w:rPr>
            </w:pPr>
            <w:r w:rsidRPr="00334D0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Комитета по управлению имуществом города Клинцы</w:t>
            </w:r>
          </w:p>
          <w:p w:rsidR="000D6037" w:rsidRPr="00E502CB" w:rsidRDefault="000D6037" w:rsidP="00502ED3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МЕЛЬНИКОВА</w:t>
            </w:r>
          </w:p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Елена Арсентьевна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AB765A" w:rsidRDefault="000D6037" w:rsidP="007D21F9">
            <w:pPr>
              <w:spacing w:before="120"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Начальник отдела экономического анализа,</w:t>
            </w:r>
            <w:r>
              <w:rPr>
                <w:sz w:val="28"/>
                <w:szCs w:val="28"/>
              </w:rPr>
              <w:t xml:space="preserve"> </w:t>
            </w:r>
            <w:r w:rsidRPr="0049169A">
              <w:rPr>
                <w:sz w:val="28"/>
                <w:szCs w:val="28"/>
              </w:rPr>
              <w:t>прогнозирования,</w:t>
            </w:r>
            <w:r>
              <w:rPr>
                <w:sz w:val="28"/>
                <w:szCs w:val="28"/>
              </w:rPr>
              <w:t xml:space="preserve"> </w:t>
            </w:r>
            <w:r w:rsidRPr="0049169A">
              <w:rPr>
                <w:sz w:val="28"/>
                <w:szCs w:val="28"/>
              </w:rPr>
              <w:t>торговли и потребительского рынка</w:t>
            </w:r>
          </w:p>
          <w:p w:rsidR="000D6037" w:rsidRPr="0049169A" w:rsidRDefault="000D6037" w:rsidP="00502ED3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ЗАРОДЫШ</w:t>
            </w:r>
          </w:p>
          <w:p w:rsidR="000D6037" w:rsidRPr="0049169A" w:rsidRDefault="000D6037" w:rsidP="0049169A">
            <w:pPr>
              <w:pStyle w:val="NoSpacing"/>
              <w:rPr>
                <w:sz w:val="28"/>
                <w:szCs w:val="28"/>
              </w:rPr>
            </w:pPr>
            <w:r w:rsidRPr="0049169A">
              <w:rPr>
                <w:sz w:val="28"/>
                <w:szCs w:val="28"/>
              </w:rPr>
              <w:t>Валентина Петровна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AB765A" w:rsidRDefault="000D6037" w:rsidP="007D21F9">
            <w:pPr>
              <w:spacing w:before="120" w:after="120"/>
              <w:jc w:val="right"/>
              <w:rPr>
                <w:sz w:val="28"/>
                <w:szCs w:val="28"/>
              </w:rPr>
            </w:pPr>
            <w:r w:rsidRPr="00AB765A"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работе с населением</w:t>
            </w: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Займище</w:t>
            </w:r>
          </w:p>
          <w:p w:rsidR="000D6037" w:rsidRPr="00386BD4" w:rsidRDefault="000D6037" w:rsidP="00502ED3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E67A39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КАЗАЧКОВА</w:t>
            </w:r>
          </w:p>
          <w:p w:rsidR="000D6037" w:rsidRPr="00502ED3" w:rsidRDefault="000D6037" w:rsidP="00E67A39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Лидия Георгиевна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AB765A" w:rsidRDefault="000D6037" w:rsidP="00E67A39">
            <w:pPr>
              <w:spacing w:before="120" w:after="120"/>
              <w:jc w:val="right"/>
              <w:rPr>
                <w:sz w:val="28"/>
                <w:szCs w:val="28"/>
              </w:rPr>
            </w:pPr>
            <w:r w:rsidRPr="00AB765A"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работе с населением</w:t>
            </w: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Ардонь</w:t>
            </w:r>
          </w:p>
          <w:p w:rsidR="000D6037" w:rsidRPr="00386BD4" w:rsidRDefault="000D6037" w:rsidP="00502ED3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502ED3" w:rsidRDefault="000D6037" w:rsidP="00E67A39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Пинчукова </w:t>
            </w:r>
          </w:p>
          <w:p w:rsidR="000D6037" w:rsidRPr="00334D0F" w:rsidRDefault="000D6037" w:rsidP="00E67A39">
            <w:pPr>
              <w:pStyle w:val="NoSpacing"/>
            </w:pPr>
            <w:r>
              <w:rPr>
                <w:sz w:val="28"/>
                <w:szCs w:val="28"/>
              </w:rPr>
              <w:t>Людмила Афанасьевна</w:t>
            </w:r>
            <w:r w:rsidRPr="00334D0F">
              <w:t xml:space="preserve">  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AB765A" w:rsidRDefault="000D6037" w:rsidP="00E67A39">
            <w:pPr>
              <w:spacing w:before="120"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образования г.Клинцы</w:t>
            </w: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E67A39">
            <w:pPr>
              <w:pStyle w:val="NoSpacing"/>
              <w:rPr>
                <w:sz w:val="28"/>
                <w:szCs w:val="28"/>
              </w:rPr>
            </w:pPr>
          </w:p>
          <w:p w:rsidR="000D6037" w:rsidRDefault="000D6037" w:rsidP="00E67A39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КУЗМЕНКОВА</w:t>
            </w:r>
          </w:p>
          <w:p w:rsidR="000D6037" w:rsidRPr="00502ED3" w:rsidRDefault="000D6037" w:rsidP="00E67A39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Васильевна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Default="000D6037" w:rsidP="00E67A39">
            <w:pPr>
              <w:spacing w:before="120"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градостроительства и землеустройства</w:t>
            </w: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</w:p>
        </w:tc>
      </w:tr>
      <w:tr w:rsidR="000D6037" w:rsidRPr="00334D0F"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037" w:rsidRPr="00502ED3" w:rsidRDefault="000D6037" w:rsidP="00502ED3">
            <w:pPr>
              <w:pStyle w:val="NoSpacing"/>
              <w:rPr>
                <w:sz w:val="28"/>
                <w:szCs w:val="28"/>
              </w:rPr>
            </w:pPr>
            <w:r w:rsidRPr="00502ED3">
              <w:rPr>
                <w:sz w:val="28"/>
                <w:szCs w:val="28"/>
              </w:rPr>
              <w:t>ГОРОХОВА</w:t>
            </w:r>
          </w:p>
          <w:p w:rsidR="000D6037" w:rsidRPr="00502ED3" w:rsidRDefault="000D6037" w:rsidP="00502ED3">
            <w:pPr>
              <w:pStyle w:val="NoSpacing"/>
              <w:rPr>
                <w:sz w:val="28"/>
                <w:szCs w:val="28"/>
              </w:rPr>
            </w:pPr>
            <w:r w:rsidRPr="00502ED3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34D0F" w:rsidRDefault="000D6037" w:rsidP="007D21F9">
            <w:pPr>
              <w:spacing w:before="120" w:after="120"/>
              <w:jc w:val="right"/>
              <w:rPr>
                <w:sz w:val="28"/>
                <w:szCs w:val="28"/>
                <w:lang w:val="en-US"/>
              </w:rPr>
            </w:pPr>
            <w:r w:rsidRPr="00334D0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:rsidR="000D6037" w:rsidRPr="00386BD4" w:rsidRDefault="000D6037" w:rsidP="00386BD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редактор</w:t>
            </w:r>
            <w:r w:rsidRPr="00386BD4">
              <w:rPr>
                <w:sz w:val="28"/>
                <w:szCs w:val="28"/>
              </w:rPr>
              <w:t xml:space="preserve"> Клинцовской</w:t>
            </w:r>
          </w:p>
          <w:p w:rsidR="000D6037" w:rsidRPr="00386BD4" w:rsidRDefault="000D6037" w:rsidP="00386BD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объединенной газеты </w:t>
            </w:r>
            <w:r w:rsidRPr="00386BD4">
              <w:rPr>
                <w:sz w:val="28"/>
                <w:szCs w:val="28"/>
              </w:rPr>
              <w:t>“</w:t>
            </w:r>
            <w:r>
              <w:rPr>
                <w:sz w:val="28"/>
                <w:szCs w:val="28"/>
              </w:rPr>
              <w:t>Труд</w:t>
            </w:r>
            <w:r w:rsidRPr="00386BD4">
              <w:rPr>
                <w:sz w:val="28"/>
                <w:szCs w:val="28"/>
              </w:rPr>
              <w:t>”</w:t>
            </w:r>
          </w:p>
          <w:p w:rsidR="000D6037" w:rsidRDefault="000D6037" w:rsidP="00502ED3">
            <w:pPr>
              <w:pStyle w:val="NoSpacing"/>
              <w:rPr>
                <w:sz w:val="28"/>
                <w:szCs w:val="28"/>
              </w:rPr>
            </w:pPr>
            <w:r w:rsidRPr="00386BD4">
              <w:rPr>
                <w:sz w:val="28"/>
                <w:szCs w:val="28"/>
              </w:rPr>
              <w:t>(по согласованию)</w:t>
            </w:r>
          </w:p>
          <w:p w:rsidR="000D6037" w:rsidRPr="00386BD4" w:rsidRDefault="000D6037" w:rsidP="00502ED3">
            <w:pPr>
              <w:pStyle w:val="NoSpacing"/>
              <w:rPr>
                <w:lang w:val="en-US"/>
              </w:rPr>
            </w:pPr>
          </w:p>
        </w:tc>
      </w:tr>
    </w:tbl>
    <w:p w:rsidR="000D6037" w:rsidRDefault="000D6037" w:rsidP="008424E4">
      <w:pPr>
        <w:jc w:val="right"/>
      </w:pPr>
    </w:p>
    <w:sectPr w:rsidR="000D6037" w:rsidSect="00975E3B">
      <w:pgSz w:w="11907" w:h="16840"/>
      <w:pgMar w:top="0" w:right="709" w:bottom="709" w:left="1418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037" w:rsidRDefault="000D6037">
      <w:r>
        <w:separator/>
      </w:r>
    </w:p>
  </w:endnote>
  <w:endnote w:type="continuationSeparator" w:id="1">
    <w:p w:rsidR="000D6037" w:rsidRDefault="000D6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037" w:rsidRDefault="000D6037">
      <w:r>
        <w:separator/>
      </w:r>
    </w:p>
  </w:footnote>
  <w:footnote w:type="continuationSeparator" w:id="1">
    <w:p w:rsidR="000D6037" w:rsidRDefault="000D60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E41F8"/>
    <w:multiLevelType w:val="hybridMultilevel"/>
    <w:tmpl w:val="A260C9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BFE"/>
    <w:rsid w:val="000113CC"/>
    <w:rsid w:val="00014B3B"/>
    <w:rsid w:val="00021311"/>
    <w:rsid w:val="00033C38"/>
    <w:rsid w:val="00044B21"/>
    <w:rsid w:val="00046336"/>
    <w:rsid w:val="00054ECF"/>
    <w:rsid w:val="00073002"/>
    <w:rsid w:val="00092F04"/>
    <w:rsid w:val="000D4E42"/>
    <w:rsid w:val="000D6037"/>
    <w:rsid w:val="000F6D5C"/>
    <w:rsid w:val="001313E5"/>
    <w:rsid w:val="00172363"/>
    <w:rsid w:val="00174E51"/>
    <w:rsid w:val="001760C0"/>
    <w:rsid w:val="001922FC"/>
    <w:rsid w:val="001930E2"/>
    <w:rsid w:val="00196729"/>
    <w:rsid w:val="001A4D30"/>
    <w:rsid w:val="001C4BCE"/>
    <w:rsid w:val="001D265B"/>
    <w:rsid w:val="001E09BC"/>
    <w:rsid w:val="001E767D"/>
    <w:rsid w:val="001F47EF"/>
    <w:rsid w:val="001F69C5"/>
    <w:rsid w:val="00205FA9"/>
    <w:rsid w:val="00211B33"/>
    <w:rsid w:val="002135F5"/>
    <w:rsid w:val="0022401E"/>
    <w:rsid w:val="00231A50"/>
    <w:rsid w:val="0023203B"/>
    <w:rsid w:val="0023363A"/>
    <w:rsid w:val="0024667B"/>
    <w:rsid w:val="00250FD9"/>
    <w:rsid w:val="0026643C"/>
    <w:rsid w:val="00270366"/>
    <w:rsid w:val="00290852"/>
    <w:rsid w:val="00295AB4"/>
    <w:rsid w:val="002A08A6"/>
    <w:rsid w:val="002A25BC"/>
    <w:rsid w:val="002A6428"/>
    <w:rsid w:val="002B13C3"/>
    <w:rsid w:val="002C7605"/>
    <w:rsid w:val="002D0697"/>
    <w:rsid w:val="002D136A"/>
    <w:rsid w:val="002E2E94"/>
    <w:rsid w:val="002E70D0"/>
    <w:rsid w:val="002F5BDD"/>
    <w:rsid w:val="00312864"/>
    <w:rsid w:val="00314898"/>
    <w:rsid w:val="00331B43"/>
    <w:rsid w:val="00334D0F"/>
    <w:rsid w:val="003429A1"/>
    <w:rsid w:val="00345F92"/>
    <w:rsid w:val="00346D2C"/>
    <w:rsid w:val="0035771A"/>
    <w:rsid w:val="00365415"/>
    <w:rsid w:val="003710E9"/>
    <w:rsid w:val="00385D96"/>
    <w:rsid w:val="00386BD4"/>
    <w:rsid w:val="003A4092"/>
    <w:rsid w:val="003A617A"/>
    <w:rsid w:val="003B263A"/>
    <w:rsid w:val="003B5F3C"/>
    <w:rsid w:val="00400F45"/>
    <w:rsid w:val="00406E90"/>
    <w:rsid w:val="00415755"/>
    <w:rsid w:val="0043549B"/>
    <w:rsid w:val="00445CB1"/>
    <w:rsid w:val="00461326"/>
    <w:rsid w:val="00461BD7"/>
    <w:rsid w:val="004714EE"/>
    <w:rsid w:val="0049169A"/>
    <w:rsid w:val="004C5BFE"/>
    <w:rsid w:val="004C5EC7"/>
    <w:rsid w:val="004D1DC9"/>
    <w:rsid w:val="004D67A5"/>
    <w:rsid w:val="004D7D00"/>
    <w:rsid w:val="004E5755"/>
    <w:rsid w:val="004F150D"/>
    <w:rsid w:val="00502ED3"/>
    <w:rsid w:val="00561703"/>
    <w:rsid w:val="005855DB"/>
    <w:rsid w:val="005961F4"/>
    <w:rsid w:val="005A01CE"/>
    <w:rsid w:val="005B6724"/>
    <w:rsid w:val="005C3152"/>
    <w:rsid w:val="006027C4"/>
    <w:rsid w:val="006122DF"/>
    <w:rsid w:val="00612604"/>
    <w:rsid w:val="00622491"/>
    <w:rsid w:val="00634A9D"/>
    <w:rsid w:val="00635A01"/>
    <w:rsid w:val="0064080F"/>
    <w:rsid w:val="0064086A"/>
    <w:rsid w:val="00645486"/>
    <w:rsid w:val="0066524A"/>
    <w:rsid w:val="006715BF"/>
    <w:rsid w:val="006828FC"/>
    <w:rsid w:val="00686D74"/>
    <w:rsid w:val="00687603"/>
    <w:rsid w:val="00694E8B"/>
    <w:rsid w:val="006B4B2D"/>
    <w:rsid w:val="006C70CA"/>
    <w:rsid w:val="006D61A5"/>
    <w:rsid w:val="006D678F"/>
    <w:rsid w:val="006F1B44"/>
    <w:rsid w:val="007006E5"/>
    <w:rsid w:val="00713493"/>
    <w:rsid w:val="00716142"/>
    <w:rsid w:val="0072416E"/>
    <w:rsid w:val="00745E44"/>
    <w:rsid w:val="00746396"/>
    <w:rsid w:val="00750F95"/>
    <w:rsid w:val="007642FB"/>
    <w:rsid w:val="00772CEA"/>
    <w:rsid w:val="007A726A"/>
    <w:rsid w:val="007B4376"/>
    <w:rsid w:val="007B71A5"/>
    <w:rsid w:val="007C1D40"/>
    <w:rsid w:val="007C4B73"/>
    <w:rsid w:val="007D21F9"/>
    <w:rsid w:val="007D4A0B"/>
    <w:rsid w:val="007D7144"/>
    <w:rsid w:val="007E0B51"/>
    <w:rsid w:val="007E28CC"/>
    <w:rsid w:val="008058F2"/>
    <w:rsid w:val="00812DAD"/>
    <w:rsid w:val="00815E53"/>
    <w:rsid w:val="00833AAB"/>
    <w:rsid w:val="008424E4"/>
    <w:rsid w:val="008714C2"/>
    <w:rsid w:val="00873E54"/>
    <w:rsid w:val="00890115"/>
    <w:rsid w:val="00894688"/>
    <w:rsid w:val="00896E36"/>
    <w:rsid w:val="008A7070"/>
    <w:rsid w:val="008B18E5"/>
    <w:rsid w:val="008B72DE"/>
    <w:rsid w:val="008C0652"/>
    <w:rsid w:val="008C516D"/>
    <w:rsid w:val="008D14FA"/>
    <w:rsid w:val="008E3471"/>
    <w:rsid w:val="008E5410"/>
    <w:rsid w:val="008E5E4F"/>
    <w:rsid w:val="008E6187"/>
    <w:rsid w:val="008F0BCC"/>
    <w:rsid w:val="009015C8"/>
    <w:rsid w:val="0090275A"/>
    <w:rsid w:val="009057AA"/>
    <w:rsid w:val="00920ABE"/>
    <w:rsid w:val="00921057"/>
    <w:rsid w:val="00923A80"/>
    <w:rsid w:val="00926841"/>
    <w:rsid w:val="00941119"/>
    <w:rsid w:val="00952313"/>
    <w:rsid w:val="009541B3"/>
    <w:rsid w:val="0097416C"/>
    <w:rsid w:val="00975E3B"/>
    <w:rsid w:val="00984308"/>
    <w:rsid w:val="0098770F"/>
    <w:rsid w:val="009904C2"/>
    <w:rsid w:val="009A2104"/>
    <w:rsid w:val="009C2580"/>
    <w:rsid w:val="009C2A20"/>
    <w:rsid w:val="009D0E2B"/>
    <w:rsid w:val="00A137A7"/>
    <w:rsid w:val="00A153B8"/>
    <w:rsid w:val="00A4627F"/>
    <w:rsid w:val="00A51320"/>
    <w:rsid w:val="00A70C37"/>
    <w:rsid w:val="00A75365"/>
    <w:rsid w:val="00A83FF8"/>
    <w:rsid w:val="00A95ACB"/>
    <w:rsid w:val="00AB3D63"/>
    <w:rsid w:val="00AB765A"/>
    <w:rsid w:val="00AD5F52"/>
    <w:rsid w:val="00AF2E0C"/>
    <w:rsid w:val="00AF372E"/>
    <w:rsid w:val="00AF6625"/>
    <w:rsid w:val="00AF7F2F"/>
    <w:rsid w:val="00B022FE"/>
    <w:rsid w:val="00B043E9"/>
    <w:rsid w:val="00B162AE"/>
    <w:rsid w:val="00B17009"/>
    <w:rsid w:val="00B27626"/>
    <w:rsid w:val="00B33556"/>
    <w:rsid w:val="00B35E34"/>
    <w:rsid w:val="00B40145"/>
    <w:rsid w:val="00B458CE"/>
    <w:rsid w:val="00B4624C"/>
    <w:rsid w:val="00B63E97"/>
    <w:rsid w:val="00B755A8"/>
    <w:rsid w:val="00B963B2"/>
    <w:rsid w:val="00BA1406"/>
    <w:rsid w:val="00BB669F"/>
    <w:rsid w:val="00BC346D"/>
    <w:rsid w:val="00BD38BD"/>
    <w:rsid w:val="00BD3D75"/>
    <w:rsid w:val="00BD6FAD"/>
    <w:rsid w:val="00BE1FB7"/>
    <w:rsid w:val="00C04C5D"/>
    <w:rsid w:val="00C072A6"/>
    <w:rsid w:val="00C114A8"/>
    <w:rsid w:val="00C12484"/>
    <w:rsid w:val="00C36DD7"/>
    <w:rsid w:val="00C41986"/>
    <w:rsid w:val="00C46006"/>
    <w:rsid w:val="00C502BC"/>
    <w:rsid w:val="00C81E48"/>
    <w:rsid w:val="00CA5707"/>
    <w:rsid w:val="00CA7AF5"/>
    <w:rsid w:val="00CB0D75"/>
    <w:rsid w:val="00CC1F27"/>
    <w:rsid w:val="00CC34AC"/>
    <w:rsid w:val="00CF46A4"/>
    <w:rsid w:val="00D16FB6"/>
    <w:rsid w:val="00D344F0"/>
    <w:rsid w:val="00D46905"/>
    <w:rsid w:val="00D46C47"/>
    <w:rsid w:val="00D57E13"/>
    <w:rsid w:val="00D60204"/>
    <w:rsid w:val="00D808F9"/>
    <w:rsid w:val="00D83AB9"/>
    <w:rsid w:val="00D8746D"/>
    <w:rsid w:val="00D878E6"/>
    <w:rsid w:val="00D87F2F"/>
    <w:rsid w:val="00D930A5"/>
    <w:rsid w:val="00D9554C"/>
    <w:rsid w:val="00D97B50"/>
    <w:rsid w:val="00DB5649"/>
    <w:rsid w:val="00DB6C62"/>
    <w:rsid w:val="00DD54B5"/>
    <w:rsid w:val="00DE6C6F"/>
    <w:rsid w:val="00E060B6"/>
    <w:rsid w:val="00E17477"/>
    <w:rsid w:val="00E201C1"/>
    <w:rsid w:val="00E502CB"/>
    <w:rsid w:val="00E62A56"/>
    <w:rsid w:val="00E659C1"/>
    <w:rsid w:val="00E67A39"/>
    <w:rsid w:val="00E70E12"/>
    <w:rsid w:val="00E82629"/>
    <w:rsid w:val="00E928E0"/>
    <w:rsid w:val="00E95FB9"/>
    <w:rsid w:val="00EE2D06"/>
    <w:rsid w:val="00F12037"/>
    <w:rsid w:val="00F43109"/>
    <w:rsid w:val="00F65571"/>
    <w:rsid w:val="00F661B7"/>
    <w:rsid w:val="00F759A9"/>
    <w:rsid w:val="00F76610"/>
    <w:rsid w:val="00FB0D29"/>
    <w:rsid w:val="00FB1F59"/>
    <w:rsid w:val="00FC116D"/>
    <w:rsid w:val="00FC61B0"/>
    <w:rsid w:val="00FD1A87"/>
    <w:rsid w:val="00FF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471"/>
    <w:pPr>
      <w:widowControl w:val="0"/>
      <w:autoSpaceDE w:val="0"/>
      <w:autoSpaceDN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4B2D"/>
    <w:pPr>
      <w:keepNext/>
      <w:widowControl/>
      <w:autoSpaceDE/>
      <w:autoSpaceDN/>
      <w:ind w:firstLine="720"/>
      <w:jc w:val="center"/>
      <w:outlineLvl w:val="0"/>
    </w:pPr>
    <w:rPr>
      <w:spacing w:val="6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4B2D"/>
    <w:pPr>
      <w:keepNext/>
      <w:widowControl/>
      <w:autoSpaceDE/>
      <w:autoSpaceDN/>
      <w:jc w:val="center"/>
      <w:outlineLvl w:val="4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4B2D"/>
    <w:rPr>
      <w:spacing w:val="6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B4B2D"/>
    <w:rPr>
      <w:rFonts w:ascii="Arial" w:hAnsi="Arial" w:cs="Arial"/>
      <w:sz w:val="20"/>
      <w:szCs w:val="20"/>
    </w:rPr>
  </w:style>
  <w:style w:type="character" w:customStyle="1" w:styleId="a">
    <w:name w:val="Основной шрифт"/>
    <w:uiPriority w:val="99"/>
    <w:rsid w:val="008E3471"/>
  </w:style>
  <w:style w:type="paragraph" w:styleId="Footer">
    <w:name w:val="footer"/>
    <w:basedOn w:val="Normal"/>
    <w:link w:val="FooterChar"/>
    <w:uiPriority w:val="99"/>
    <w:rsid w:val="008E34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3471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8E3471"/>
  </w:style>
  <w:style w:type="paragraph" w:styleId="Header">
    <w:name w:val="header"/>
    <w:basedOn w:val="Normal"/>
    <w:link w:val="HeaderChar"/>
    <w:uiPriority w:val="99"/>
    <w:rsid w:val="008E34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3471"/>
    <w:rPr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C12484"/>
    <w:pPr>
      <w:widowControl/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autoRedefine/>
    <w:uiPriority w:val="99"/>
    <w:rsid w:val="001D265B"/>
    <w:pPr>
      <w:widowControl/>
      <w:autoSpaceDE/>
      <w:autoSpaceDN/>
      <w:spacing w:after="160" w:line="240" w:lineRule="exact"/>
    </w:pPr>
  </w:style>
  <w:style w:type="paragraph" w:styleId="ListParagraph">
    <w:name w:val="List Paragraph"/>
    <w:basedOn w:val="Normal"/>
    <w:uiPriority w:val="99"/>
    <w:qFormat/>
    <w:rsid w:val="00DB5649"/>
    <w:pPr>
      <w:widowControl/>
      <w:autoSpaceDE/>
      <w:autoSpaceDN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D955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554C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6B4B2D"/>
    <w:pPr>
      <w:widowControl/>
      <w:autoSpaceDE/>
      <w:autoSpaceDN/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B4B2D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6B4B2D"/>
    <w:pPr>
      <w:widowControl/>
      <w:autoSpaceDE/>
      <w:autoSpaceDN/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B4B2D"/>
    <w:rPr>
      <w:sz w:val="20"/>
      <w:szCs w:val="20"/>
    </w:rPr>
  </w:style>
  <w:style w:type="paragraph" w:styleId="NoSpacing">
    <w:name w:val="No Spacing"/>
    <w:uiPriority w:val="99"/>
    <w:qFormat/>
    <w:rsid w:val="00D8746D"/>
    <w:pPr>
      <w:widowControl w:val="0"/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05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</Pages>
  <Words>406</Words>
  <Characters>2316</Characters>
  <Application>Microsoft Office Outlook</Application>
  <DocSecurity>0</DocSecurity>
  <Lines>0</Lines>
  <Paragraphs>0</Paragraphs>
  <ScaleCrop>false</ScaleCrop>
  <Company>Брянский облкомстат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Гвоздицин Александр свет Геннадьевич</dc:creator>
  <cp:keywords/>
  <dc:description/>
  <cp:lastModifiedBy>Customer</cp:lastModifiedBy>
  <cp:revision>10</cp:revision>
  <cp:lastPrinted>2015-07-02T18:58:00Z</cp:lastPrinted>
  <dcterms:created xsi:type="dcterms:W3CDTF">2015-07-02T09:34:00Z</dcterms:created>
  <dcterms:modified xsi:type="dcterms:W3CDTF">2015-09-11T07:29:00Z</dcterms:modified>
</cp:coreProperties>
</file>